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53D" w:rsidRPr="00AE265C" w:rsidRDefault="00266242" w:rsidP="0007153D">
      <w:pPr>
        <w:pStyle w:val="Kop1"/>
        <w:numPr>
          <w:ilvl w:val="0"/>
          <w:numId w:val="0"/>
        </w:numPr>
        <w:rPr>
          <w:color w:val="auto"/>
          <w:sz w:val="32"/>
        </w:rPr>
      </w:pPr>
      <w:bookmarkStart w:id="0" w:name="_Ref485974426"/>
      <w:bookmarkStart w:id="1" w:name="_Toc485999783"/>
      <w:r w:rsidRPr="00AE265C">
        <w:rPr>
          <w:color w:val="auto"/>
          <w:sz w:val="32"/>
        </w:rPr>
        <w:t>Bijlage -</w:t>
      </w:r>
      <w:r w:rsidR="00573FD4" w:rsidRPr="00AE265C">
        <w:rPr>
          <w:color w:val="auto"/>
          <w:sz w:val="32"/>
        </w:rPr>
        <w:t xml:space="preserve"> </w:t>
      </w:r>
      <w:bookmarkEnd w:id="0"/>
      <w:bookmarkEnd w:id="1"/>
      <w:r w:rsidR="003B0411" w:rsidRPr="00AE265C">
        <w:rPr>
          <w:color w:val="auto"/>
          <w:sz w:val="32"/>
        </w:rPr>
        <w:t>Holdingve</w:t>
      </w:r>
      <w:r w:rsidR="00B01B22" w:rsidRPr="00AE265C">
        <w:rPr>
          <w:color w:val="auto"/>
          <w:sz w:val="32"/>
        </w:rPr>
        <w:t>rklaring / Concernverklaring</w:t>
      </w:r>
    </w:p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  <w:r w:rsidRPr="00B01B22">
        <w:rPr>
          <w:rFonts w:ascii="Corbel" w:hAnsi="Corbel"/>
          <w:sz w:val="20"/>
        </w:rPr>
        <w:t>Inschrijver maakt deel uit van een holding.</w:t>
      </w:r>
    </w:p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01B22" w:rsidRPr="00B01B22" w:rsidTr="00342AF1">
        <w:tc>
          <w:tcPr>
            <w:tcW w:w="2972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holding:</w:t>
            </w:r>
          </w:p>
        </w:tc>
        <w:tc>
          <w:tcPr>
            <w:tcW w:w="6090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2972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Vestigingsplaats:</w:t>
            </w:r>
          </w:p>
        </w:tc>
        <w:tc>
          <w:tcPr>
            <w:tcW w:w="6090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</w:tbl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1</w:t>
      </w:r>
      <w:r w:rsidRPr="00B01B22">
        <w:rPr>
          <w:rFonts w:ascii="Corbel" w:hAnsi="Corbel"/>
          <w:b/>
          <w:sz w:val="20"/>
        </w:rPr>
        <w:tab/>
        <w:t xml:space="preserve">Verklaring </w:t>
      </w:r>
    </w:p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  <w:bookmarkStart w:id="2" w:name="_GoBack"/>
      <w:bookmarkEnd w:id="2"/>
    </w:p>
    <w:p w:rsidR="00B01B22" w:rsidRPr="00B01B22" w:rsidRDefault="00B01B22" w:rsidP="00B01B22">
      <w:pPr>
        <w:pStyle w:val="Lijstalinea"/>
        <w:numPr>
          <w:ilvl w:val="0"/>
          <w:numId w:val="14"/>
        </w:numPr>
        <w:spacing w:after="0" w:line="240" w:lineRule="auto"/>
        <w:rPr>
          <w:rFonts w:ascii="Corbel" w:hAnsi="Corbel" w:cs="Times New Roman"/>
          <w:sz w:val="20"/>
          <w:szCs w:val="20"/>
        </w:rPr>
      </w:pPr>
      <w:r w:rsidRPr="00B01B22">
        <w:rPr>
          <w:rFonts w:ascii="Corbel" w:hAnsi="Corbel" w:cs="Times New Roman"/>
          <w:sz w:val="20"/>
          <w:szCs w:val="20"/>
        </w:rPr>
        <w:t xml:space="preserve">Hierbij verklaart ondergetekende (inschrijver / dochteronderneming) dat hij geen gebruik maakt van artikel 2:403 lid 1 onder f Burgerlijk Wetboek en zelfstandig voldoet aan alle aan de inschrijving gestelde eisen. In dit geval ondertekent alleen de inschrijver / dochteronderneming dit formulier. </w:t>
      </w:r>
    </w:p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Ondertekening inschrijver / dochteronderneming</w:t>
      </w:r>
    </w:p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organisatie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 xml:space="preserve">Naam </w:t>
            </w:r>
            <w:proofErr w:type="spellStart"/>
            <w:r w:rsidRPr="00B01B22">
              <w:rPr>
                <w:rFonts w:ascii="Corbel" w:hAnsi="Corbel"/>
                <w:sz w:val="20"/>
              </w:rPr>
              <w:t>ondertekeningsbevoegde</w:t>
            </w:r>
            <w:proofErr w:type="spellEnd"/>
            <w:r w:rsidRPr="00B01B22">
              <w:rPr>
                <w:rFonts w:ascii="Corbel" w:hAnsi="Corbel"/>
                <w:sz w:val="20"/>
              </w:rPr>
              <w:t xml:space="preserve"> persoon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Functie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Datum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Handtekening</w:t>
            </w:r>
          </w:p>
          <w:p w:rsidR="00B01B22" w:rsidRDefault="00B01B22" w:rsidP="00342AF1">
            <w:pPr>
              <w:rPr>
                <w:rFonts w:ascii="Corbel" w:hAnsi="Corbel"/>
                <w:sz w:val="20"/>
              </w:rPr>
            </w:pPr>
          </w:p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</w:tbl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OF</w:t>
      </w:r>
    </w:p>
    <w:p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</w:p>
    <w:p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2</w:t>
      </w:r>
      <w:r w:rsidRPr="00B01B22">
        <w:rPr>
          <w:rFonts w:ascii="Corbel" w:hAnsi="Corbel"/>
          <w:b/>
          <w:sz w:val="20"/>
        </w:rPr>
        <w:tab/>
        <w:t xml:space="preserve">Verklaring </w:t>
      </w:r>
    </w:p>
    <w:p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</w:p>
    <w:p w:rsidR="00B01B22" w:rsidRPr="00B01B22" w:rsidRDefault="00B01B22" w:rsidP="00B01B22">
      <w:pPr>
        <w:pStyle w:val="Lijstalinea"/>
        <w:numPr>
          <w:ilvl w:val="0"/>
          <w:numId w:val="14"/>
        </w:numPr>
        <w:spacing w:after="0" w:line="240" w:lineRule="auto"/>
        <w:rPr>
          <w:rFonts w:ascii="Corbel" w:hAnsi="Corbel" w:cs="Times New Roman"/>
          <w:sz w:val="20"/>
          <w:szCs w:val="20"/>
        </w:rPr>
      </w:pPr>
      <w:r w:rsidRPr="00B01B22">
        <w:rPr>
          <w:rFonts w:ascii="Corbel" w:hAnsi="Corbel" w:cs="Times New Roman"/>
          <w:sz w:val="20"/>
          <w:szCs w:val="20"/>
        </w:rPr>
        <w:t xml:space="preserve">Hierbij verklaart ondergetekende dat de hieronder vermelde holding zich hoofdelijk aansprakelijk stelt voor de uit rechtshandelingen van de dochteronderneming/uitvoeringsorganisatie voortvloeiende schulden (ex artikel 2:403 lid 1 onder f Burgerlijk wetboek). In dat geval ondertekenen zowel de inschrijver/dochteronderneming als de holding dit formulier. </w:t>
      </w:r>
    </w:p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Ondertekening holding</w:t>
      </w:r>
    </w:p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organisatie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 xml:space="preserve">Naam </w:t>
            </w:r>
            <w:proofErr w:type="spellStart"/>
            <w:r w:rsidRPr="00B01B22">
              <w:rPr>
                <w:rFonts w:ascii="Corbel" w:hAnsi="Corbel"/>
                <w:sz w:val="20"/>
              </w:rPr>
              <w:t>ondertekeningsbevoegde</w:t>
            </w:r>
            <w:proofErr w:type="spellEnd"/>
            <w:r w:rsidRPr="00B01B22">
              <w:rPr>
                <w:rFonts w:ascii="Corbel" w:hAnsi="Corbel"/>
                <w:sz w:val="20"/>
              </w:rPr>
              <w:t xml:space="preserve"> persoon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Functie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Datum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Handtekening</w:t>
            </w:r>
          </w:p>
          <w:p w:rsidR="00B01B22" w:rsidRDefault="00B01B22" w:rsidP="00342AF1">
            <w:pPr>
              <w:rPr>
                <w:rFonts w:ascii="Corbel" w:hAnsi="Corbel"/>
                <w:sz w:val="20"/>
              </w:rPr>
            </w:pPr>
          </w:p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</w:tbl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:rsidR="00B01B22" w:rsidRPr="00B01B22" w:rsidRDefault="00B01B22" w:rsidP="00B01B22">
      <w:pPr>
        <w:spacing w:line="240" w:lineRule="auto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Ondertekening Inschrijver / dochteronderneming</w:t>
      </w:r>
    </w:p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Naam organisatie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 xml:space="preserve">Naam </w:t>
            </w:r>
            <w:proofErr w:type="spellStart"/>
            <w:r w:rsidRPr="00B01B22">
              <w:rPr>
                <w:rFonts w:ascii="Corbel" w:hAnsi="Corbel"/>
                <w:sz w:val="20"/>
              </w:rPr>
              <w:t>ondertekeningsbevoegde</w:t>
            </w:r>
            <w:proofErr w:type="spellEnd"/>
            <w:r w:rsidRPr="00B01B22">
              <w:rPr>
                <w:rFonts w:ascii="Corbel" w:hAnsi="Corbel"/>
                <w:sz w:val="20"/>
              </w:rPr>
              <w:t xml:space="preserve"> persoon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Functie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Datum</w:t>
            </w: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  <w:tr w:rsidR="00B01B22" w:rsidRPr="00B01B22" w:rsidTr="00342AF1">
        <w:tc>
          <w:tcPr>
            <w:tcW w:w="3964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  <w:r w:rsidRPr="00B01B22">
              <w:rPr>
                <w:rFonts w:ascii="Corbel" w:hAnsi="Corbel"/>
                <w:sz w:val="20"/>
              </w:rPr>
              <w:t>Handtekening</w:t>
            </w:r>
          </w:p>
          <w:p w:rsidR="00B01B22" w:rsidRDefault="00B01B22" w:rsidP="00342AF1">
            <w:pPr>
              <w:rPr>
                <w:rFonts w:ascii="Corbel" w:hAnsi="Corbel"/>
                <w:sz w:val="20"/>
              </w:rPr>
            </w:pPr>
          </w:p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  <w:tc>
          <w:tcPr>
            <w:tcW w:w="5098" w:type="dxa"/>
          </w:tcPr>
          <w:p w:rsidR="00B01B22" w:rsidRPr="00B01B22" w:rsidRDefault="00B01B22" w:rsidP="00342AF1">
            <w:pPr>
              <w:rPr>
                <w:rFonts w:ascii="Corbel" w:hAnsi="Corbel"/>
                <w:sz w:val="20"/>
              </w:rPr>
            </w:pPr>
          </w:p>
        </w:tc>
      </w:tr>
    </w:tbl>
    <w:p w:rsidR="00B01B22" w:rsidRPr="00B01B22" w:rsidRDefault="00B01B22" w:rsidP="00B01B22">
      <w:pPr>
        <w:spacing w:line="240" w:lineRule="auto"/>
        <w:rPr>
          <w:rFonts w:ascii="Corbel" w:hAnsi="Corbel"/>
          <w:sz w:val="20"/>
        </w:rPr>
      </w:pPr>
    </w:p>
    <w:p w:rsidR="00611D9C" w:rsidRPr="00B01B22" w:rsidRDefault="00B01B22" w:rsidP="00B01B22">
      <w:pPr>
        <w:spacing w:line="240" w:lineRule="auto"/>
        <w:jc w:val="center"/>
        <w:rPr>
          <w:rFonts w:ascii="Corbel" w:hAnsi="Corbel"/>
          <w:b/>
          <w:sz w:val="20"/>
        </w:rPr>
      </w:pPr>
      <w:r w:rsidRPr="00B01B22">
        <w:rPr>
          <w:rFonts w:ascii="Corbel" w:hAnsi="Corbel"/>
          <w:b/>
          <w:sz w:val="20"/>
        </w:rPr>
        <w:t>Inschrijver voegt in beide gevallen een organogram van de holding met dochtermaatschappijen/uitvoeringsorganisaties/werkmaatschappijen toe.</w:t>
      </w:r>
    </w:p>
    <w:sectPr w:rsidR="00611D9C" w:rsidRPr="00B01B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884" w:rsidRDefault="00D80884" w:rsidP="00D80884">
      <w:pPr>
        <w:spacing w:line="240" w:lineRule="auto"/>
      </w:pPr>
      <w:r>
        <w:separator/>
      </w:r>
    </w:p>
  </w:endnote>
  <w:endnote w:type="continuationSeparator" w:id="0">
    <w:p w:rsidR="00D80884" w:rsidRDefault="00D80884" w:rsidP="00D808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884" w:rsidRDefault="00D80884" w:rsidP="00D80884">
      <w:pPr>
        <w:spacing w:line="240" w:lineRule="auto"/>
      </w:pPr>
      <w:r>
        <w:separator/>
      </w:r>
    </w:p>
  </w:footnote>
  <w:footnote w:type="continuationSeparator" w:id="0">
    <w:p w:rsidR="00D80884" w:rsidRDefault="00D80884" w:rsidP="00D808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1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53D"/>
    <w:rsid w:val="00044123"/>
    <w:rsid w:val="0007153D"/>
    <w:rsid w:val="001E3726"/>
    <w:rsid w:val="00266242"/>
    <w:rsid w:val="00360100"/>
    <w:rsid w:val="003B0411"/>
    <w:rsid w:val="003E66B9"/>
    <w:rsid w:val="00541964"/>
    <w:rsid w:val="00573FD4"/>
    <w:rsid w:val="00611D9C"/>
    <w:rsid w:val="00643FB8"/>
    <w:rsid w:val="0074305B"/>
    <w:rsid w:val="00954071"/>
    <w:rsid w:val="00AE265C"/>
    <w:rsid w:val="00B01B22"/>
    <w:rsid w:val="00B62E2F"/>
    <w:rsid w:val="00C6535B"/>
    <w:rsid w:val="00D80884"/>
    <w:rsid w:val="00E9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paragraph" w:styleId="Lijstalinea">
    <w:name w:val="List Paragraph"/>
    <w:basedOn w:val="Standaard"/>
    <w:uiPriority w:val="34"/>
    <w:qFormat/>
    <w:rsid w:val="00B01B2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raster">
    <w:name w:val="Table Grid"/>
    <w:basedOn w:val="Standaardtabel"/>
    <w:rsid w:val="00B0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8088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80884"/>
    <w:rPr>
      <w:rFonts w:ascii="Verdana" w:eastAsia="Times New Roman" w:hAnsi="Verdana" w:cs="Times New Roman"/>
      <w:sz w:val="19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8088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0884"/>
    <w:rPr>
      <w:rFonts w:ascii="Verdana" w:eastAsia="Times New Roman" w:hAnsi="Verdana" w:cs="Times New Roman"/>
      <w:sz w:val="19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616B5B4A</Template>
  <TotalTime>2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Tonny Vleugel</cp:lastModifiedBy>
  <cp:revision>6</cp:revision>
  <cp:lastPrinted>2018-09-25T13:13:00Z</cp:lastPrinted>
  <dcterms:created xsi:type="dcterms:W3CDTF">2019-03-18T14:40:00Z</dcterms:created>
  <dcterms:modified xsi:type="dcterms:W3CDTF">2022-03-04T08:02:00Z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3409240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